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A33A4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3A5" w14:textId="77777777"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r w:rsidR="00F20B53" w:rsidRPr="00B10627">
        <w:rPr>
          <w:b/>
          <w:sz w:val="22"/>
          <w:szCs w:val="22"/>
        </w:rPr>
        <w:fldChar w:fldCharType="begin"/>
      </w:r>
      <w:r w:rsidR="00F20B53" w:rsidRPr="00B10627">
        <w:rPr>
          <w:b/>
          <w:sz w:val="22"/>
          <w:szCs w:val="22"/>
        </w:rPr>
        <w:instrText>DOCVARIABLE "SP_FUNC:</w:instrText>
      </w:r>
      <w:r w:rsidR="00F20B53" w:rsidRPr="00B10627">
        <w:instrText xml:space="preserve"> </w:instrText>
      </w:r>
      <w:r w:rsidR="00F20B53" w:rsidRPr="00A71E6E">
        <w:rPr>
          <w:b/>
          <w:sz w:val="22"/>
          <w:szCs w:val="22"/>
        </w:rPr>
        <w:instrText>GetFixingSign</w:instrText>
      </w:r>
      <w:r w:rsidR="00F20B53" w:rsidRPr="00B10627">
        <w:rPr>
          <w:b/>
          <w:sz w:val="22"/>
          <w:szCs w:val="22"/>
        </w:rPr>
        <w:instrText xml:space="preserve"> (CONTEXT)" \* MERGEFORMAT</w:instrText>
      </w:r>
      <w:r w:rsidR="00F20B53"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="00F20B53" w:rsidRPr="00B10627">
        <w:rPr>
          <w:b/>
          <w:sz w:val="22"/>
          <w:szCs w:val="22"/>
        </w:rPr>
        <w:fldChar w:fldCharType="end"/>
      </w:r>
    </w:p>
    <w:p w14:paraId="740A33A6" w14:textId="77777777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14:paraId="740A33A7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14:paraId="740A33A8" w14:textId="1DBE26B6"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14:paraId="740A33A9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4939"/>
      </w:tblGrid>
      <w:tr w:rsidR="00FE2626" w:rsidRPr="00EB0114" w14:paraId="740A33AC" w14:textId="77777777" w:rsidTr="00220070">
        <w:tc>
          <w:tcPr>
            <w:tcW w:w="4998" w:type="dxa"/>
            <w:shd w:val="clear" w:color="auto" w:fill="auto"/>
          </w:tcPr>
          <w:p w14:paraId="740A33AA" w14:textId="77777777"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740A33AB" w14:textId="7D5ACB00"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740A33AD" w14:textId="77777777"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14:paraId="740A33AE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074B99FB" w14:textId="77777777"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r w:rsidR="00FE3F3F" w:rsidRPr="00E95657">
        <w:rPr>
          <w:b/>
          <w:sz w:val="23"/>
          <w:szCs w:val="23"/>
        </w:rPr>
        <w:fldChar w:fldCharType="begin"/>
      </w:r>
      <w:r w:rsidR="00FE3F3F" w:rsidRPr="00E95657">
        <w:rPr>
          <w:b/>
          <w:sz w:val="23"/>
          <w:szCs w:val="23"/>
        </w:rPr>
        <w:instrText>DOCVARIABLE "SP_FUNC:</w:instrText>
      </w:r>
      <w:r w:rsidR="00FE3F3F" w:rsidRPr="00E95657">
        <w:rPr>
          <w:sz w:val="23"/>
          <w:szCs w:val="23"/>
        </w:rPr>
        <w:instrText xml:space="preserve"> </w:instrText>
      </w:r>
      <w:r w:rsidR="00FE3F3F" w:rsidRPr="00E95657">
        <w:rPr>
          <w:b/>
          <w:sz w:val="23"/>
          <w:szCs w:val="23"/>
        </w:rPr>
        <w:instrText xml:space="preserve">GetInfo_Ar (CONTEXT)" \* MERGEFORMAT </w:instrText>
      </w:r>
      <w:r w:rsidR="00FE3F3F" w:rsidRPr="00E95657">
        <w:rPr>
          <w:b/>
          <w:sz w:val="23"/>
          <w:szCs w:val="23"/>
        </w:rPr>
        <w:fldChar w:fldCharType="separate"/>
      </w:r>
      <w:r w:rsidR="00FE3F3F">
        <w:rPr>
          <w:b/>
          <w:sz w:val="23"/>
          <w:szCs w:val="23"/>
        </w:rPr>
        <w:t>_____________________________</w:t>
      </w:r>
      <w:r w:rsidR="00FE3F3F" w:rsidRPr="00E95657">
        <w:rPr>
          <w:b/>
          <w:sz w:val="23"/>
          <w:szCs w:val="23"/>
        </w:rPr>
        <w:t xml:space="preserve"> года рождения, место рождения </w:t>
      </w:r>
      <w:r w:rsidR="00FE3F3F">
        <w:rPr>
          <w:b/>
          <w:sz w:val="23"/>
          <w:szCs w:val="23"/>
        </w:rPr>
        <w:t>________________________</w:t>
      </w:r>
      <w:r w:rsidR="00FE3F3F" w:rsidRPr="00E95657">
        <w:rPr>
          <w:b/>
          <w:sz w:val="23"/>
          <w:szCs w:val="23"/>
        </w:rPr>
        <w:t xml:space="preserve">, пол </w:t>
      </w:r>
      <w:r w:rsidR="00FE3F3F">
        <w:rPr>
          <w:b/>
          <w:sz w:val="23"/>
          <w:szCs w:val="23"/>
        </w:rPr>
        <w:t>______________</w:t>
      </w:r>
      <w:r w:rsidR="00FE3F3F" w:rsidRPr="00E95657">
        <w:rPr>
          <w:b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FE3F3F">
        <w:rPr>
          <w:b/>
          <w:sz w:val="23"/>
          <w:szCs w:val="23"/>
        </w:rPr>
        <w:t>______________________________________________________</w:t>
      </w:r>
      <w:r w:rsidR="00FE3F3F" w:rsidRPr="00E95657">
        <w:rPr>
          <w:b/>
          <w:sz w:val="23"/>
          <w:szCs w:val="23"/>
        </w:rPr>
        <w:t xml:space="preserve">, паспорт: </w:t>
      </w:r>
      <w:r w:rsidR="00FE3F3F">
        <w:rPr>
          <w:b/>
          <w:sz w:val="23"/>
          <w:szCs w:val="23"/>
        </w:rPr>
        <w:t>____________________</w:t>
      </w:r>
      <w:r w:rsidR="00FE3F3F" w:rsidRPr="00E95657">
        <w:rPr>
          <w:b/>
          <w:sz w:val="23"/>
          <w:szCs w:val="23"/>
        </w:rPr>
        <w:t xml:space="preserve"> выдан: </w:t>
      </w:r>
      <w:r w:rsidR="00FE3F3F">
        <w:rPr>
          <w:b/>
          <w:sz w:val="23"/>
          <w:szCs w:val="23"/>
        </w:rPr>
        <w:t>__________________________________________________________</w:t>
      </w:r>
      <w:r w:rsidR="00FE3F3F" w:rsidRPr="00E95657">
        <w:rPr>
          <w:b/>
          <w:sz w:val="23"/>
          <w:szCs w:val="23"/>
        </w:rPr>
        <w:t xml:space="preserve">, именуемый в дальнейшем «Арендатор», </w:t>
      </w:r>
      <w:r w:rsidR="00FE3F3F" w:rsidRPr="00E95657">
        <w:rPr>
          <w:b/>
          <w:sz w:val="23"/>
          <w:szCs w:val="23"/>
        </w:rPr>
        <w:fldChar w:fldCharType="end"/>
      </w:r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14:paraId="740A33AF" w14:textId="63BA90A3"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14:paraId="740A33B0" w14:textId="4D85F5BD"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14:paraId="740A33B1" w14:textId="508B8AE4"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E23DDF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E23DDF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</w:t>
      </w:r>
      <w:proofErr w:type="gramStart"/>
      <w:r w:rsidR="00A14CD1" w:rsidRPr="00506B7D">
        <w:rPr>
          <w:color w:val="000000" w:themeColor="text1"/>
        </w:rPr>
        <w:t>вид</w:t>
      </w:r>
      <w:proofErr w:type="gramEnd"/>
      <w:r w:rsidR="00A14CD1" w:rsidRPr="00506B7D">
        <w:rPr>
          <w:color w:val="000000" w:themeColor="text1"/>
        </w:rPr>
        <w:t xml:space="preserve">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E23DDF" w:rsidRPr="00506B7D">
        <w:rPr>
          <w:color w:val="000000" w:themeColor="text1"/>
        </w:rPr>
        <w:fldChar w:fldCharType="end"/>
      </w:r>
    </w:p>
    <w:p w14:paraId="740A33B2" w14:textId="7A5EE0B6"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506B7D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506B7D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</w:t>
      </w:r>
      <w:proofErr w:type="gramStart"/>
      <w:r w:rsidR="00B71C93" w:rsidRPr="00506B7D">
        <w:rPr>
          <w:color w:val="000000" w:themeColor="text1"/>
        </w:rPr>
        <w:t>ии ау</w:t>
      </w:r>
      <w:proofErr w:type="gramEnd"/>
      <w:r w:rsidR="00B71C93" w:rsidRPr="00506B7D">
        <w:rPr>
          <w:color w:val="000000" w:themeColor="text1"/>
        </w:rPr>
        <w:t xml:space="preserve">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506B7D" w:rsidRPr="00506B7D">
        <w:rPr>
          <w:color w:val="000000" w:themeColor="text1"/>
        </w:rPr>
        <w:fldChar w:fldCharType="end"/>
      </w:r>
      <w:r w:rsidRPr="00015F21">
        <w:t>.</w:t>
      </w:r>
    </w:p>
    <w:p w14:paraId="740A33B3" w14:textId="7F4713F8"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B99B897" w14:textId="2B95E114"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r w:rsidR="002168F8" w:rsidRPr="00015F21">
        <w:fldChar w:fldCharType="begin"/>
      </w:r>
      <w:r w:rsidR="002168F8" w:rsidRPr="00015F21">
        <w:instrText xml:space="preserve">DOCVARIABLE "SP_FUNC: </w:instrText>
      </w:r>
      <w:r w:rsidR="001533A6" w:rsidRPr="00015F21">
        <w:instrText>GetEndDateMovesetDoc</w:instrText>
      </w:r>
      <w:r w:rsidR="002168F8" w:rsidRPr="00015F21">
        <w:instrText xml:space="preserve"> (CONTEXT)" \* MERGEFORMAT </w:instrText>
      </w:r>
      <w:r w:rsidR="002168F8" w:rsidRPr="00015F21">
        <w:fldChar w:fldCharType="separate"/>
      </w:r>
      <w:r w:rsidR="00B71C93" w:rsidRPr="00015F21">
        <w:t xml:space="preserve"> лет</w:t>
      </w:r>
      <w:r w:rsidR="002168F8" w:rsidRPr="00015F21">
        <w:fldChar w:fldCharType="end"/>
      </w:r>
      <w:r w:rsidR="00FE2626" w:rsidRPr="00015F21">
        <w:t>.</w:t>
      </w:r>
      <w:r w:rsidR="00FE32DD" w:rsidRPr="00015F21">
        <w:t xml:space="preserve"> </w:t>
      </w:r>
    </w:p>
    <w:p w14:paraId="740A33B4" w14:textId="5671BA7A"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14:paraId="740A33B6" w14:textId="27312FE6"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14:paraId="740A33B7" w14:textId="750908E4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14:paraId="740A33B8" w14:textId="28C798A2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14:paraId="740A33B9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14:paraId="740A33BA" w14:textId="66DDE0CB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14:paraId="740A33BB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740A33BC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14:paraId="740A33BD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740A33BE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740A33BF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14:paraId="740A33C0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14:paraId="740A33C1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14:paraId="740A33C2" w14:textId="0FDF80A1"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14:paraId="29B13F8B" w14:textId="1F660ABA"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14:paraId="740A33C4" w14:textId="346E1F1F"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14:paraId="33C05BEB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25566B2D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79EF788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443F582" w14:textId="77777777"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14:paraId="288AE9FB" w14:textId="46221700"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14:paraId="740A33C5" w14:textId="3FA29D44"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740A33C6" w14:textId="723EBBD5"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14:paraId="740A33C7" w14:textId="03A2CF3F"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14:paraId="1A1A7E1A" w14:textId="58F27D06"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14:paraId="0E28B2AC" w14:textId="2BE06532"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14:paraId="6039FE5F" w14:textId="2F8CD4F3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14:paraId="702898CC" w14:textId="5E5C08F7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6B7D">
        <w:rPr>
          <w:color w:val="000000" w:themeColor="text1"/>
        </w:rPr>
        <w:t>С письменного согласия Арендодателя отдавать арендные права в залог и</w:t>
      </w:r>
      <w:r w:rsidRPr="00EB0114">
        <w:t xml:space="preserve">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14:paraId="137E2801" w14:textId="69D16C07"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740A33CA" w14:textId="0BD0C5B9"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14:paraId="740A33CC" w14:textId="3D157196"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14:paraId="6A0DA940" w14:textId="4F3FFA5F"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14:paraId="72226EDF" w14:textId="2AF9E12B"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14:paraId="35B29B02" w14:textId="77AE8C13"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740A33D0" w14:textId="6022BF35"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14:paraId="740A33D1" w14:textId="6A954ED5"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14:paraId="5B1CE57D" w14:textId="56EF7BFE"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14:paraId="740A33D4" w14:textId="0086D676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 xml:space="preserve">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14:paraId="740A33D5" w14:textId="4FDE2D88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14:paraId="740A33D6" w14:textId="19858AE2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740A33D7" w14:textId="332DC230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 xml:space="preserve">Не нарушать права других землепользователей и </w:t>
      </w:r>
      <w:proofErr w:type="spellStart"/>
      <w:r w:rsidR="00DE1D03" w:rsidRPr="002454C0">
        <w:rPr>
          <w:szCs w:val="22"/>
        </w:rPr>
        <w:t>природопользователей</w:t>
      </w:r>
      <w:proofErr w:type="spellEnd"/>
      <w:r w:rsidR="00DE1D03" w:rsidRPr="002454C0">
        <w:rPr>
          <w:szCs w:val="22"/>
        </w:rPr>
        <w:t>.</w:t>
      </w:r>
    </w:p>
    <w:p w14:paraId="740A33D8" w14:textId="7D7F8D37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14:paraId="746F5E80" w14:textId="215978C2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 xml:space="preserve"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506B7D">
        <w:rPr>
          <w:color w:val="000000" w:themeColor="text1"/>
          <w:szCs w:val="22"/>
        </w:rPr>
        <w:t>контроля за</w:t>
      </w:r>
      <w:proofErr w:type="gramEnd"/>
      <w:r w:rsidR="00FF4A30" w:rsidRPr="00506B7D">
        <w:rPr>
          <w:color w:val="000000" w:themeColor="text1"/>
          <w:szCs w:val="22"/>
        </w:rPr>
        <w:t xml:space="preserve">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14:paraId="065ADE03" w14:textId="007A7509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</w:p>
    <w:p w14:paraId="6703DFE5" w14:textId="0102EAF7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14:paraId="1AB146FC" w14:textId="71ECF14A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14:paraId="1DFCEF84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14:paraId="0B7D56C0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14:paraId="6275B547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14:paraId="58B8411A" w14:textId="6B1FA64D"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14:paraId="4B70617C" w14:textId="535098BC"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14:paraId="2FA67A42" w14:textId="369E03C1" w:rsidR="00FF4A30" w:rsidRPr="00506B7D" w:rsidRDefault="00FF4A30" w:rsidP="00C55171">
      <w:pPr>
        <w:pStyle w:val="3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4.2.1</w:t>
      </w:r>
      <w:r w:rsidR="002454C0" w:rsidRPr="00506B7D">
        <w:rPr>
          <w:color w:val="000000" w:themeColor="text1"/>
          <w:szCs w:val="22"/>
        </w:rPr>
        <w:t>2</w:t>
      </w:r>
      <w:r w:rsidR="00A7729D" w:rsidRPr="00506B7D">
        <w:rPr>
          <w:color w:val="000000" w:themeColor="text1"/>
          <w:szCs w:val="22"/>
        </w:rPr>
        <w:t xml:space="preserve">. Арендатор обязан  сдать документы (договор, соглашение) в МФЦ в течение 5 рабочих дней со дня их подписания. </w:t>
      </w:r>
    </w:p>
    <w:p w14:paraId="573788E5" w14:textId="28FCFF34"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3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14:paraId="088B8B2B" w14:textId="7561527A"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C55171" w:rsidRPr="00506B7D">
        <w:rPr>
          <w:color w:val="000000" w:themeColor="text1"/>
          <w:sz w:val="22"/>
          <w:szCs w:val="22"/>
        </w:rPr>
        <w:t>4</w:t>
      </w:r>
      <w:r w:rsidR="00FF4A30" w:rsidRPr="00506B7D">
        <w:rPr>
          <w:color w:val="000000" w:themeColor="text1"/>
          <w:sz w:val="22"/>
          <w:szCs w:val="22"/>
        </w:rPr>
        <w:t>.</w:t>
      </w:r>
      <w:r w:rsidR="00FF4A30" w:rsidRPr="00506B7D">
        <w:rPr>
          <w:color w:val="000000" w:themeColor="text1"/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14:paraId="740A33E5" w14:textId="0839D6D5"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14:paraId="740A33E6" w14:textId="12DF775A"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14:paraId="740A33E7" w14:textId="21F2736A"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14:paraId="740A33E8" w14:textId="12341429" w:rsidR="00FE2626" w:rsidRPr="002C4CFD" w:rsidRDefault="00C55171" w:rsidP="00EF399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14:paraId="10E7988F" w14:textId="455030A4"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14:paraId="295D151B" w14:textId="77777777" w:rsidR="00D4336C" w:rsidRPr="00EB0114" w:rsidRDefault="00D4336C" w:rsidP="00EF399C">
      <w:pPr>
        <w:pStyle w:val="2"/>
      </w:pPr>
    </w:p>
    <w:p w14:paraId="72FF7603" w14:textId="77777777"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4639D08" w14:textId="77777777"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6C8BF9F2" w14:textId="77777777"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14:paraId="138A9E8F" w14:textId="47F184A7"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14:paraId="177AE28F" w14:textId="4028880C"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14:paraId="3602D0F1" w14:textId="4E2F85F1"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14:paraId="20552D7B" w14:textId="72C56BBB"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14:paraId="7EBE84F9" w14:textId="27A9DA50"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 xml:space="preserve">.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D4336C" w:rsidRPr="00506B7D">
        <w:rPr>
          <w:color w:val="000000" w:themeColor="text1"/>
          <w:sz w:val="24"/>
          <w:szCs w:val="24"/>
        </w:rPr>
        <w:t>обязательствам</w:t>
      </w:r>
      <w:proofErr w:type="gramEnd"/>
      <w:r w:rsidR="00D4336C" w:rsidRPr="00506B7D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14:paraId="18EFB4D2" w14:textId="11DC5631"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1E27F0EF" w14:textId="77777777"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14:paraId="706E9F11" w14:textId="77777777" w:rsidR="008014CB" w:rsidRPr="008014CB" w:rsidRDefault="00D4336C" w:rsidP="008014CB">
      <w:pPr>
        <w:ind w:left="567" w:hanging="567"/>
        <w:jc w:val="both"/>
        <w:rPr>
          <w:color w:val="000000"/>
          <w:sz w:val="24"/>
          <w:szCs w:val="24"/>
        </w:rPr>
      </w:pPr>
      <w:r w:rsidRPr="00F065CB">
        <w:rPr>
          <w:color w:val="000000" w:themeColor="text1"/>
          <w:sz w:val="24"/>
          <w:szCs w:val="24"/>
        </w:rPr>
        <w:t>6.4</w:t>
      </w:r>
      <w:r w:rsidR="00F065CB" w:rsidRPr="00F065CB">
        <w:rPr>
          <w:color w:val="000000" w:themeColor="text1"/>
          <w:sz w:val="24"/>
          <w:szCs w:val="24"/>
        </w:rPr>
        <w:t xml:space="preserve"> </w:t>
      </w:r>
      <w:r w:rsidR="00F065CB">
        <w:rPr>
          <w:color w:val="000000" w:themeColor="text1"/>
          <w:sz w:val="24"/>
          <w:szCs w:val="24"/>
        </w:rPr>
        <w:t xml:space="preserve"> </w:t>
      </w:r>
      <w:r w:rsidR="00F065CB" w:rsidRPr="00F065CB">
        <w:rPr>
          <w:color w:val="000000" w:themeColor="text1"/>
          <w:sz w:val="24"/>
          <w:szCs w:val="24"/>
        </w:rPr>
        <w:t>Обременения, ограничения на земельный участок:</w:t>
      </w:r>
      <w:r w:rsidR="00230BEC">
        <w:rPr>
          <w:color w:val="000000" w:themeColor="text1"/>
          <w:sz w:val="24"/>
          <w:szCs w:val="24"/>
        </w:rPr>
        <w:t xml:space="preserve"> </w:t>
      </w:r>
      <w:r w:rsidR="008014CB" w:rsidRPr="008014CB">
        <w:rPr>
          <w:color w:val="000000"/>
          <w:sz w:val="24"/>
          <w:szCs w:val="24"/>
        </w:rPr>
        <w:t xml:space="preserve">В соответствии с письмом </w:t>
      </w:r>
      <w:r w:rsidR="008014CB" w:rsidRPr="008014CB">
        <w:rPr>
          <w:color w:val="000000"/>
          <w:sz w:val="24"/>
          <w:szCs w:val="24"/>
        </w:rPr>
        <w:lastRenderedPageBreak/>
        <w:t xml:space="preserve">Управления по экологии и природопользованию:- наличие  водоохраной зоны р. Ай (необходимо соблюдение </w:t>
      </w:r>
      <w:proofErr w:type="spellStart"/>
      <w:r w:rsidR="008014CB" w:rsidRPr="008014CB">
        <w:rPr>
          <w:color w:val="000000"/>
          <w:sz w:val="24"/>
          <w:szCs w:val="24"/>
        </w:rPr>
        <w:t>водоохранной</w:t>
      </w:r>
      <w:proofErr w:type="spellEnd"/>
      <w:r w:rsidR="008014CB" w:rsidRPr="008014CB">
        <w:rPr>
          <w:color w:val="000000"/>
          <w:sz w:val="24"/>
          <w:szCs w:val="24"/>
        </w:rPr>
        <w:t xml:space="preserve">  зоны в соответствии </w:t>
      </w:r>
      <w:proofErr w:type="spellStart"/>
      <w:r w:rsidR="008014CB" w:rsidRPr="008014CB">
        <w:rPr>
          <w:color w:val="000000"/>
          <w:sz w:val="24"/>
          <w:szCs w:val="24"/>
        </w:rPr>
        <w:t>с</w:t>
      </w:r>
      <w:proofErr w:type="gramStart"/>
      <w:r w:rsidR="008014CB" w:rsidRPr="008014CB">
        <w:rPr>
          <w:color w:val="000000"/>
          <w:sz w:val="24"/>
          <w:szCs w:val="24"/>
        </w:rPr>
        <w:t>o</w:t>
      </w:r>
      <w:proofErr w:type="spellEnd"/>
      <w:proofErr w:type="gramEnd"/>
      <w:r w:rsidR="008014CB" w:rsidRPr="008014CB">
        <w:rPr>
          <w:color w:val="000000"/>
          <w:sz w:val="24"/>
          <w:szCs w:val="24"/>
        </w:rPr>
        <w:t xml:space="preserve"> ст. 65 ВК).</w:t>
      </w:r>
    </w:p>
    <w:p w14:paraId="4ADCF714" w14:textId="4D6040AE" w:rsidR="00A14CD1" w:rsidRPr="00D4336C" w:rsidRDefault="008014CB" w:rsidP="008014CB">
      <w:pPr>
        <w:ind w:left="567" w:hanging="567"/>
        <w:jc w:val="both"/>
        <w:rPr>
          <w:color w:val="31849B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bookmarkStart w:id="0" w:name="_GoBack"/>
      <w:bookmarkEnd w:id="0"/>
      <w:r w:rsidRPr="008014CB">
        <w:rPr>
          <w:color w:val="000000"/>
          <w:sz w:val="24"/>
          <w:szCs w:val="24"/>
        </w:rPr>
        <w:t>В соответствии с письмом Управления Архитектуры и градостроительства:-  наличие  водоохраной зоны. Сети водоснабжения.</w:t>
      </w:r>
    </w:p>
    <w:p w14:paraId="09C0B6D7" w14:textId="3F174155"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14:paraId="6C9AF6A2" w14:textId="608A1CBE"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14:paraId="3AF6E729" w14:textId="77777777"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</w:t>
      </w:r>
      <w:proofErr w:type="gramStart"/>
      <w:r w:rsidRPr="00506B7D">
        <w:rPr>
          <w:color w:val="000000" w:themeColor="text1"/>
          <w:sz w:val="22"/>
          <w:szCs w:val="22"/>
        </w:rPr>
        <w:t>.;</w:t>
      </w:r>
      <w:proofErr w:type="gramEnd"/>
    </w:p>
    <w:p w14:paraId="2D0EEFF4" w14:textId="77777777"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14:paraId="1DFB92CA" w14:textId="3F489A28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14:paraId="5E11CA34" w14:textId="206C1DCE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14:paraId="1E866297" w14:textId="5DCFFC1C"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14:paraId="4213F2B5" w14:textId="31B5B8E2"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14:paraId="61CEDC22" w14:textId="238286F4"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99D21DD" w14:textId="617FF1BD"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2C290A68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14:paraId="3D80F992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7F31BF3" w14:textId="396380C0"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14:paraId="6483FECF" w14:textId="77777777"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36D33A9E" w14:textId="77777777"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607C9D0F" w14:textId="3F7ABC59"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 xml:space="preserve">Об отказе от исполнения Договора по основаниям, установленным </w:t>
      </w:r>
      <w:proofErr w:type="spellStart"/>
      <w:r w:rsidRPr="00B15499">
        <w:t>п.п</w:t>
      </w:r>
      <w:proofErr w:type="spellEnd"/>
      <w:r w:rsidRPr="00B15499">
        <w:t>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506B7D">
        <w:rPr>
          <w:color w:val="000000" w:themeColor="text1"/>
        </w:rPr>
        <w:t>чем за 10 рабочих дней.</w:t>
      </w:r>
    </w:p>
    <w:p w14:paraId="27A2243D" w14:textId="21E2D200"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740A33FC" w14:textId="6C458B7D" w:rsidR="00FE2626" w:rsidRPr="00EB0114" w:rsidRDefault="00FE2626" w:rsidP="00EF399C">
      <w:pPr>
        <w:pStyle w:val="2"/>
      </w:pPr>
    </w:p>
    <w:p w14:paraId="740A33FD" w14:textId="6298883C"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14:paraId="740A33FE" w14:textId="10AF40D7"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14:paraId="740A33FF" w14:textId="2E571FD2"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14:paraId="740A3400" w14:textId="5F6C791A"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740A3401" w14:textId="5F6ED507" w:rsidR="00FE2626" w:rsidRPr="00EB0114" w:rsidRDefault="00B15499" w:rsidP="00EF399C">
      <w:pPr>
        <w:pStyle w:val="2"/>
      </w:pPr>
      <w:r>
        <w:t xml:space="preserve">8.4. </w:t>
      </w:r>
      <w:r w:rsidR="001728AD" w:rsidRPr="00EB0114">
        <w:t xml:space="preserve">Договор составлен в 3-хэкземплярах,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14:paraId="740A3402" w14:textId="1BED3778"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14:paraId="740A3403" w14:textId="243EE53E" w:rsidR="00FE2626" w:rsidRPr="00EB0114" w:rsidRDefault="00506B7D" w:rsidP="00EF399C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14:paraId="041570EC" w14:textId="77777777" w:rsidR="00EF399C" w:rsidRDefault="00EF399C" w:rsidP="00015F21">
      <w:pPr>
        <w:pStyle w:val="10"/>
      </w:pPr>
    </w:p>
    <w:p w14:paraId="740A3404" w14:textId="7675B60E" w:rsidR="00FE2626" w:rsidRPr="00EB0114" w:rsidRDefault="00506B7D" w:rsidP="00015F21">
      <w:pPr>
        <w:pStyle w:val="10"/>
      </w:pPr>
      <w:r>
        <w:t>10.</w:t>
      </w:r>
      <w:r w:rsidR="00FE2626" w:rsidRPr="00EB0114">
        <w:t>РЕКВИЗИТЫ СТОРОН</w:t>
      </w:r>
    </w:p>
    <w:p w14:paraId="740A3405" w14:textId="77777777"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lastRenderedPageBreak/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14:paraId="740A3406" w14:textId="77777777"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</w:t>
      </w:r>
      <w:proofErr w:type="spellStart"/>
      <w:r w:rsidRPr="00EB0114">
        <w:rPr>
          <w:color w:val="000000"/>
          <w:sz w:val="22"/>
          <w:szCs w:val="22"/>
        </w:rPr>
        <w:t>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>латоуста</w:t>
      </w:r>
      <w:proofErr w:type="spellEnd"/>
      <w:r w:rsidRPr="00EB0114">
        <w:rPr>
          <w:color w:val="000000"/>
          <w:sz w:val="22"/>
          <w:szCs w:val="22"/>
        </w:rPr>
        <w:t xml:space="preserve"> 05.01.1996г. №2746, основной государственный </w:t>
      </w:r>
      <w:proofErr w:type="spellStart"/>
      <w:r w:rsidRPr="00EB0114">
        <w:rPr>
          <w:color w:val="000000"/>
          <w:sz w:val="22"/>
          <w:szCs w:val="22"/>
          <w:lang w:val="en-US"/>
        </w:rPr>
        <w:t>pe</w:t>
      </w:r>
      <w:proofErr w:type="spellEnd"/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740A3407" w14:textId="77777777"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14:paraId="740A3408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66244137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Получатель - УФК по Челябинской области</w:t>
      </w:r>
    </w:p>
    <w:p w14:paraId="17E6B62C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(КУИ ЗГО)</w:t>
      </w:r>
    </w:p>
    <w:p w14:paraId="08E76BA3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ИНН 7404009308, КПП 740401001</w:t>
      </w:r>
    </w:p>
    <w:p w14:paraId="311901C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proofErr w:type="gramStart"/>
      <w:r w:rsidRPr="00506B7D">
        <w:rPr>
          <w:color w:val="000000"/>
          <w:sz w:val="22"/>
          <w:szCs w:val="22"/>
        </w:rPr>
        <w:t>Р</w:t>
      </w:r>
      <w:proofErr w:type="gramEnd"/>
      <w:r w:rsidRPr="00506B7D">
        <w:rPr>
          <w:color w:val="000000"/>
          <w:sz w:val="22"/>
          <w:szCs w:val="22"/>
        </w:rPr>
        <w:t>/счет  03100643000000016900,</w:t>
      </w:r>
    </w:p>
    <w:p w14:paraId="2766775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 xml:space="preserve">Банк получателя – Отделение Челябинск Банка России/УФК по Челябинской области </w:t>
      </w:r>
      <w:proofErr w:type="spellStart"/>
      <w:r w:rsidRPr="00506B7D">
        <w:rPr>
          <w:color w:val="000000"/>
          <w:sz w:val="22"/>
          <w:szCs w:val="22"/>
        </w:rPr>
        <w:t>г</w:t>
      </w:r>
      <w:proofErr w:type="gramStart"/>
      <w:r w:rsidRPr="00506B7D">
        <w:rPr>
          <w:color w:val="000000"/>
          <w:sz w:val="22"/>
          <w:szCs w:val="22"/>
        </w:rPr>
        <w:t>.Ч</w:t>
      </w:r>
      <w:proofErr w:type="gramEnd"/>
      <w:r w:rsidRPr="00506B7D">
        <w:rPr>
          <w:color w:val="000000"/>
          <w:sz w:val="22"/>
          <w:szCs w:val="22"/>
        </w:rPr>
        <w:t>елябинск</w:t>
      </w:r>
      <w:proofErr w:type="spellEnd"/>
    </w:p>
    <w:p w14:paraId="20FD90C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06B7D">
        <w:rPr>
          <w:color w:val="000000"/>
          <w:sz w:val="22"/>
          <w:szCs w:val="22"/>
        </w:rPr>
        <w:t>кор</w:t>
      </w:r>
      <w:proofErr w:type="gramStart"/>
      <w:r w:rsidRPr="00506B7D">
        <w:rPr>
          <w:color w:val="000000"/>
          <w:sz w:val="22"/>
          <w:szCs w:val="22"/>
        </w:rPr>
        <w:t>.с</w:t>
      </w:r>
      <w:proofErr w:type="gramEnd"/>
      <w:r w:rsidRPr="00506B7D">
        <w:rPr>
          <w:color w:val="000000"/>
          <w:sz w:val="22"/>
          <w:szCs w:val="22"/>
        </w:rPr>
        <w:t>чета</w:t>
      </w:r>
      <w:proofErr w:type="spellEnd"/>
      <w:r w:rsidRPr="00506B7D">
        <w:rPr>
          <w:color w:val="000000"/>
          <w:sz w:val="22"/>
          <w:szCs w:val="22"/>
        </w:rPr>
        <w:t xml:space="preserve"> 40102810645370000062</w:t>
      </w:r>
    </w:p>
    <w:p w14:paraId="3AA847BC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БИК 017501500</w:t>
      </w:r>
    </w:p>
    <w:p w14:paraId="64D4D388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КБК 118 1 11 050 1204 0000 120</w:t>
      </w:r>
    </w:p>
    <w:p w14:paraId="53C3F93F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ОКТМО 75712000</w:t>
      </w:r>
    </w:p>
    <w:p w14:paraId="740A3412" w14:textId="203DD4DC" w:rsidR="00CA598B" w:rsidRPr="00EB011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Назначение платежа: арендная плата за землю №__________</w:t>
      </w:r>
    </w:p>
    <w:p w14:paraId="740A3413" w14:textId="77777777"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14:paraId="740A3414" w14:textId="77777777" w:rsidR="00BF7C23" w:rsidRPr="00506B7D" w:rsidRDefault="00B07938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fldChar w:fldCharType="begin"/>
      </w:r>
      <w:r w:rsidRPr="00506B7D">
        <w:rPr>
          <w:color w:val="000000" w:themeColor="text1"/>
          <w:sz w:val="22"/>
          <w:szCs w:val="22"/>
        </w:rPr>
        <w:instrText>DOCVARIABLE "SP_FUNC:</w:instrText>
      </w:r>
      <w:r w:rsidRPr="00506B7D">
        <w:rPr>
          <w:color w:val="000000" w:themeColor="text1"/>
        </w:rPr>
        <w:instrText xml:space="preserve"> </w:instrText>
      </w:r>
      <w:r w:rsidRPr="00506B7D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Pr="00506B7D">
        <w:rPr>
          <w:color w:val="000000" w:themeColor="text1"/>
          <w:sz w:val="22"/>
          <w:szCs w:val="22"/>
        </w:rPr>
        <w:fldChar w:fldCharType="separate"/>
      </w:r>
      <w:r w:rsidR="00BF7C23" w:rsidRPr="00506B7D">
        <w:rPr>
          <w:color w:val="000000" w:themeColor="text1"/>
          <w:sz w:val="22"/>
          <w:szCs w:val="22"/>
        </w:rPr>
        <w:t>Заместитель</w:t>
      </w:r>
      <w:r w:rsidR="00B71C93" w:rsidRPr="00506B7D">
        <w:rPr>
          <w:color w:val="000000" w:themeColor="text1"/>
          <w:sz w:val="22"/>
          <w:szCs w:val="22"/>
        </w:rPr>
        <w:t xml:space="preserve"> руководителя</w:t>
      </w:r>
      <w:r w:rsidRPr="00506B7D">
        <w:rPr>
          <w:color w:val="000000" w:themeColor="text1"/>
          <w:sz w:val="22"/>
          <w:szCs w:val="22"/>
        </w:rPr>
        <w:fldChar w:fldCharType="end"/>
      </w:r>
      <w:r w:rsidR="00BF7C23" w:rsidRPr="00506B7D">
        <w:rPr>
          <w:color w:val="000000" w:themeColor="text1"/>
          <w:sz w:val="22"/>
          <w:szCs w:val="22"/>
        </w:rPr>
        <w:t>,</w:t>
      </w:r>
    </w:p>
    <w:p w14:paraId="740A3415" w14:textId="77777777"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r w:rsidR="00B07938" w:rsidRPr="00506B7D">
        <w:rPr>
          <w:color w:val="000000" w:themeColor="text1"/>
          <w:sz w:val="22"/>
          <w:szCs w:val="22"/>
        </w:rPr>
        <w:fldChar w:fldCharType="begin"/>
      </w:r>
      <w:r w:rsidR="00B07938" w:rsidRPr="00506B7D">
        <w:rPr>
          <w:color w:val="000000" w:themeColor="text1"/>
          <w:sz w:val="22"/>
          <w:szCs w:val="22"/>
        </w:rPr>
        <w:instrText>DOCVARIABLE "SP_FUNC:</w:instrText>
      </w:r>
      <w:r w:rsidR="00B07938" w:rsidRPr="00506B7D">
        <w:rPr>
          <w:color w:val="000000" w:themeColor="text1"/>
        </w:rPr>
        <w:instrText xml:space="preserve"> </w:instrText>
      </w:r>
      <w:r w:rsidR="00B07938" w:rsidRPr="00506B7D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B07938" w:rsidRPr="00506B7D">
        <w:rPr>
          <w:color w:val="000000" w:themeColor="text1"/>
          <w:sz w:val="22"/>
          <w:szCs w:val="22"/>
        </w:rPr>
        <w:fldChar w:fldCharType="separate"/>
      </w:r>
      <w:r w:rsidR="00B71C93" w:rsidRPr="00506B7D">
        <w:rPr>
          <w:color w:val="000000" w:themeColor="text1"/>
          <w:sz w:val="22"/>
          <w:szCs w:val="22"/>
        </w:rPr>
        <w:t>Т.О. Курчатова</w:t>
      </w:r>
      <w:r w:rsidR="00B07938" w:rsidRPr="00506B7D">
        <w:rPr>
          <w:color w:val="000000" w:themeColor="text1"/>
          <w:sz w:val="22"/>
          <w:szCs w:val="22"/>
        </w:rPr>
        <w:fldChar w:fldCharType="end"/>
      </w:r>
    </w:p>
    <w:p w14:paraId="740A3416" w14:textId="77777777" w:rsidR="00B07938" w:rsidRPr="00506B7D" w:rsidRDefault="00B07938" w:rsidP="00B07938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fldChar w:fldCharType="begin"/>
      </w:r>
      <w:r w:rsidRPr="00506B7D">
        <w:rPr>
          <w:color w:val="000000" w:themeColor="text1"/>
          <w:sz w:val="22"/>
          <w:szCs w:val="22"/>
        </w:rPr>
        <w:instrText>DOCVARIABLE "SP_FUNC:</w:instrText>
      </w:r>
      <w:r w:rsidRPr="00506B7D">
        <w:rPr>
          <w:color w:val="000000" w:themeColor="text1"/>
        </w:rPr>
        <w:instrText xml:space="preserve"> </w:instrText>
      </w:r>
      <w:r w:rsidRPr="00506B7D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506B7D">
        <w:rPr>
          <w:color w:val="000000" w:themeColor="text1"/>
          <w:sz w:val="22"/>
          <w:szCs w:val="22"/>
        </w:rPr>
        <w:fldChar w:fldCharType="separate"/>
      </w:r>
      <w:r w:rsidR="00B71C93" w:rsidRPr="00506B7D">
        <w:rPr>
          <w:color w:val="000000" w:themeColor="text1"/>
          <w:sz w:val="22"/>
          <w:szCs w:val="22"/>
        </w:rPr>
        <w:t xml:space="preserve"> </w:t>
      </w:r>
      <w:r w:rsidRPr="00506B7D">
        <w:rPr>
          <w:color w:val="000000" w:themeColor="text1"/>
          <w:sz w:val="22"/>
          <w:szCs w:val="22"/>
        </w:rPr>
        <w:fldChar w:fldCharType="end"/>
      </w:r>
    </w:p>
    <w:p w14:paraId="740A3417" w14:textId="77777777"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proofErr w:type="spellStart"/>
      <w:r w:rsidRPr="00EB0114">
        <w:rPr>
          <w:color w:val="000000"/>
          <w:sz w:val="22"/>
          <w:szCs w:val="22"/>
        </w:rPr>
        <w:t>м.п</w:t>
      </w:r>
      <w:proofErr w:type="spellEnd"/>
      <w:r w:rsidRPr="00EB0114">
        <w:rPr>
          <w:color w:val="000000"/>
          <w:sz w:val="22"/>
          <w:szCs w:val="22"/>
        </w:rPr>
        <w:t>.</w:t>
      </w:r>
    </w:p>
    <w:p w14:paraId="740A3418" w14:textId="77777777"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9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A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B" w14:textId="682E4848"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Pr="00EB0114">
        <w:rPr>
          <w:sz w:val="22"/>
          <w:szCs w:val="22"/>
        </w:rPr>
        <w:fldChar w:fldCharType="separate"/>
      </w:r>
    </w:p>
    <w:p w14:paraId="740A341C" w14:textId="77777777"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14:paraId="740A341D" w14:textId="28E9343A"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0C72F0" w:rsidRPr="00EB0114">
        <w:rPr>
          <w:sz w:val="22"/>
          <w:szCs w:val="22"/>
        </w:rPr>
        <w:fldChar w:fldCharType="end"/>
      </w:r>
    </w:p>
    <w:p w14:paraId="740A341E" w14:textId="77777777"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14:paraId="740A341F" w14:textId="77777777"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740A3420" w14:textId="77777777"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740A3421" w14:textId="77777777" w:rsid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14:paraId="740A3422" w14:textId="77777777"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14:paraId="740A3423" w14:textId="77777777" w:rsidR="00080686" w:rsidRP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14:paraId="740A3424" w14:textId="6E4A0B57" w:rsidR="00B71C93" w:rsidRDefault="00080686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14:paraId="740A3425" w14:textId="77777777" w:rsidR="00125864" w:rsidRDefault="00080686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GetPodpisD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EB0114">
        <w:rPr>
          <w:sz w:val="22"/>
          <w:szCs w:val="22"/>
        </w:rPr>
        <w:fldChar w:fldCharType="end"/>
      </w:r>
    </w:p>
    <w:p w14:paraId="740A3426" w14:textId="77777777" w:rsidR="00F20B53" w:rsidRPr="00EB0114" w:rsidRDefault="00F20B53" w:rsidP="00970C7B">
      <w:pPr>
        <w:rPr>
          <w:sz w:val="22"/>
          <w:szCs w:val="22"/>
        </w:rPr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3F9C0" w14:textId="77777777" w:rsidR="00E23DDF" w:rsidRDefault="00E23DDF">
      <w:r>
        <w:separator/>
      </w:r>
    </w:p>
  </w:endnote>
  <w:endnote w:type="continuationSeparator" w:id="0">
    <w:p w14:paraId="07F9CB48" w14:textId="77777777" w:rsidR="00E23DDF" w:rsidRDefault="00E2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17CBC" w14:textId="77777777" w:rsidR="00E23DDF" w:rsidRDefault="00E23DDF">
      <w:r>
        <w:separator/>
      </w:r>
    </w:p>
  </w:footnote>
  <w:footnote w:type="continuationSeparator" w:id="0">
    <w:p w14:paraId="72AABEB5" w14:textId="77777777" w:rsidR="00E23DDF" w:rsidRDefault="00E23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30BEC"/>
    <w:rsid w:val="002411B4"/>
    <w:rsid w:val="002454C0"/>
    <w:rsid w:val="00247EF6"/>
    <w:rsid w:val="00284903"/>
    <w:rsid w:val="00290BCA"/>
    <w:rsid w:val="002927B8"/>
    <w:rsid w:val="00292A94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06B7D"/>
    <w:rsid w:val="00523521"/>
    <w:rsid w:val="00531105"/>
    <w:rsid w:val="00556451"/>
    <w:rsid w:val="005569E3"/>
    <w:rsid w:val="005A5C85"/>
    <w:rsid w:val="005D0DE3"/>
    <w:rsid w:val="005D4E2C"/>
    <w:rsid w:val="005F4F84"/>
    <w:rsid w:val="00607265"/>
    <w:rsid w:val="006128BB"/>
    <w:rsid w:val="00642722"/>
    <w:rsid w:val="00657D99"/>
    <w:rsid w:val="00673A65"/>
    <w:rsid w:val="00682BDA"/>
    <w:rsid w:val="006847F9"/>
    <w:rsid w:val="00696CB7"/>
    <w:rsid w:val="006973D2"/>
    <w:rsid w:val="006A543B"/>
    <w:rsid w:val="0070452B"/>
    <w:rsid w:val="007045CB"/>
    <w:rsid w:val="00731221"/>
    <w:rsid w:val="0074483B"/>
    <w:rsid w:val="00762D98"/>
    <w:rsid w:val="007703E7"/>
    <w:rsid w:val="0077048B"/>
    <w:rsid w:val="00773C8B"/>
    <w:rsid w:val="00786BF5"/>
    <w:rsid w:val="007870B6"/>
    <w:rsid w:val="00800EB7"/>
    <w:rsid w:val="008014CB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70C7B"/>
    <w:rsid w:val="00986840"/>
    <w:rsid w:val="009B03D8"/>
    <w:rsid w:val="009D3E7B"/>
    <w:rsid w:val="009E1A8A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C7A5F"/>
    <w:rsid w:val="00DE1D03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065CB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E2626"/>
    <w:rsid w:val="00FE32DD"/>
    <w:rsid w:val="00FE3F3F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0A3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0</TotalTime>
  <Pages>5</Pages>
  <Words>2354</Words>
  <Characters>13421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2</cp:revision>
  <cp:lastPrinted>2013-10-05T09:38:00Z</cp:lastPrinted>
  <dcterms:created xsi:type="dcterms:W3CDTF">2021-01-22T12:02:00Z</dcterms:created>
  <dcterms:modified xsi:type="dcterms:W3CDTF">2021-01-22T12:02:00Z</dcterms:modified>
</cp:coreProperties>
</file>